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A2F69" w14:textId="77777777" w:rsidR="00BE3961" w:rsidRDefault="00BE3961" w:rsidP="00BE396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PLOMER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51999B2" w14:textId="77777777" w:rsidR="00BE3961" w:rsidRDefault="00BE3961" w:rsidP="00BE396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722A3799" w14:textId="77777777" w:rsidR="00BE3961" w:rsidRDefault="00BE3961" w:rsidP="00BE396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8A3E530" w14:textId="77777777" w:rsidR="00BE3961" w:rsidRDefault="00BE3961" w:rsidP="00BE396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John Thomas 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>, Suffolk(q.v.),</w:t>
      </w:r>
    </w:p>
    <w:p w14:paraId="229C3EFA" w14:textId="77777777" w:rsidR="00BE3961" w:rsidRDefault="00BE3961" w:rsidP="00BE396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Bullour</w:t>
      </w:r>
      <w:proofErr w:type="spellEnd"/>
      <w:r>
        <w:rPr>
          <w:rFonts w:ascii="Times New Roman" w:hAnsi="Times New Roman" w:cs="Times New Roman"/>
        </w:rPr>
        <w:t xml:space="preserve"> of Tottington, Norfolk(q.v.), and John </w:t>
      </w:r>
      <w:proofErr w:type="spellStart"/>
      <w:r>
        <w:rPr>
          <w:rFonts w:ascii="Times New Roman" w:hAnsi="Times New Roman" w:cs="Times New Roman"/>
        </w:rPr>
        <w:t>Harpur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Ixworth</w:t>
      </w:r>
      <w:proofErr w:type="spellEnd"/>
    </w:p>
    <w:p w14:paraId="5F28BCCF" w14:textId="77777777" w:rsidR="00BE3961" w:rsidRDefault="00BE3961" w:rsidP="00BE396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Thorpe, Suffolk(q.v.).</w:t>
      </w:r>
    </w:p>
    <w:p w14:paraId="38E02FAF" w14:textId="77777777" w:rsidR="00BE3961" w:rsidRDefault="00BE3961" w:rsidP="00BE396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B92284A" w14:textId="77777777" w:rsidR="00BE3961" w:rsidRDefault="00BE3961" w:rsidP="00BE396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1205EF3" w14:textId="77777777" w:rsidR="00BE3961" w:rsidRDefault="00BE3961" w:rsidP="00BE396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1E74F5E" w14:textId="77777777" w:rsidR="00BE3961" w:rsidRDefault="00BE3961" w:rsidP="00BE396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1DCA0BE" w14:textId="77777777" w:rsidR="00BE3961" w:rsidRDefault="00BE3961" w:rsidP="00BE396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September 2018</w:t>
      </w:r>
    </w:p>
    <w:p w14:paraId="71D0B095" w14:textId="77777777" w:rsidR="006B2F86" w:rsidRPr="00E71FC3" w:rsidRDefault="00BE396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EBC41" w14:textId="77777777" w:rsidR="00BE3961" w:rsidRDefault="00BE3961" w:rsidP="00E71FC3">
      <w:r>
        <w:separator/>
      </w:r>
    </w:p>
  </w:endnote>
  <w:endnote w:type="continuationSeparator" w:id="0">
    <w:p w14:paraId="40F8EF36" w14:textId="77777777" w:rsidR="00BE3961" w:rsidRDefault="00BE396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5A5F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33FAF" w14:textId="77777777" w:rsidR="00BE3961" w:rsidRDefault="00BE3961" w:rsidP="00E71FC3">
      <w:r>
        <w:separator/>
      </w:r>
    </w:p>
  </w:footnote>
  <w:footnote w:type="continuationSeparator" w:id="0">
    <w:p w14:paraId="6BC82F56" w14:textId="77777777" w:rsidR="00BE3961" w:rsidRDefault="00BE396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961"/>
    <w:rsid w:val="001A7C09"/>
    <w:rsid w:val="00577BD5"/>
    <w:rsid w:val="00656CBA"/>
    <w:rsid w:val="006A1F77"/>
    <w:rsid w:val="00733BE7"/>
    <w:rsid w:val="00AB52E8"/>
    <w:rsid w:val="00B16D3F"/>
    <w:rsid w:val="00BB41AC"/>
    <w:rsid w:val="00BE396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6AA9C"/>
  <w15:chartTrackingRefBased/>
  <w15:docId w15:val="{F087A15C-A343-4821-98EB-FD4BACE0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396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E39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2018-10-25T19:36:00Z</dcterms:created>
  <dcterms:modified xsi:type="dcterms:W3CDTF">2018-10-25T19:36:00Z</dcterms:modified>
</cp:coreProperties>
</file>